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68C9AD9D" w:rsidR="006E5D65" w:rsidRPr="00E960BB" w:rsidRDefault="00997F14" w:rsidP="001276F1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571C66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571C66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42A80823" w:rsidR="0085747A" w:rsidRPr="009C54AE" w:rsidRDefault="0071620A" w:rsidP="001276F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27B43">
        <w:rPr>
          <w:rFonts w:ascii="Corbel" w:hAnsi="Corbel"/>
          <w:i/>
          <w:smallCaps/>
          <w:sz w:val="24"/>
          <w:szCs w:val="24"/>
        </w:rPr>
        <w:t>2024-2029</w:t>
      </w:r>
    </w:p>
    <w:p w14:paraId="19345D10" w14:textId="77777777" w:rsidR="0085747A" w:rsidRDefault="00EA4832" w:rsidP="001276F1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B237AA7" w:rsidR="00445970" w:rsidRPr="00EA4832" w:rsidRDefault="00445970" w:rsidP="001276F1">
      <w:pPr>
        <w:spacing w:after="0" w:line="240" w:lineRule="auto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542BC">
        <w:rPr>
          <w:rFonts w:ascii="Corbel" w:hAnsi="Corbel"/>
          <w:sz w:val="20"/>
          <w:szCs w:val="20"/>
        </w:rPr>
        <w:t>202</w:t>
      </w:r>
      <w:r w:rsidR="00C27B43">
        <w:rPr>
          <w:rFonts w:ascii="Corbel" w:hAnsi="Corbel"/>
          <w:sz w:val="20"/>
          <w:szCs w:val="20"/>
        </w:rPr>
        <w:t>4</w:t>
      </w:r>
      <w:r w:rsidR="00FA23A3">
        <w:rPr>
          <w:rFonts w:ascii="Corbel" w:hAnsi="Corbel"/>
          <w:sz w:val="20"/>
          <w:szCs w:val="20"/>
        </w:rPr>
        <w:t>/</w:t>
      </w:r>
      <w:r w:rsidR="005542BC">
        <w:rPr>
          <w:rFonts w:ascii="Corbel" w:hAnsi="Corbel"/>
          <w:sz w:val="20"/>
          <w:szCs w:val="20"/>
        </w:rPr>
        <w:t>202</w:t>
      </w:r>
      <w:r w:rsidR="00C27B43">
        <w:rPr>
          <w:rFonts w:ascii="Corbel" w:hAnsi="Corbel"/>
          <w:sz w:val="20"/>
          <w:szCs w:val="20"/>
        </w:rPr>
        <w:t>5</w:t>
      </w:r>
    </w:p>
    <w:p w14:paraId="058B45FA" w14:textId="77777777" w:rsidR="0085747A" w:rsidRPr="009C54AE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1276F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9C54AE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9C54AE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9C54AE" w:rsidRDefault="00C05F4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37825BF9" w:rsidR="0085747A" w:rsidRPr="009C54AE" w:rsidRDefault="004A676F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394E8CF" w:rsidR="0085747A" w:rsidRPr="009C54AE" w:rsidRDefault="004356F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9C54AE" w:rsidRDefault="00DE4A14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9C54AE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FCA0D5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sem. </w:t>
            </w:r>
            <w:r w:rsidR="00A92AA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5CBD416F" w:rsidR="0085747A" w:rsidRPr="009C54AE" w:rsidRDefault="002E45E6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FB6B34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9C54AE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9C54AE" w:rsidRDefault="00923D7D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18F5DA24" w:rsidR="00923D7D" w:rsidRPr="009C54AE" w:rsidRDefault="00A92AA7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9C54AE" w:rsidRDefault="001C7FBE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  <w:tr w:rsidR="0085747A" w:rsidRPr="009C54AE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9C54AE" w:rsidRDefault="0085747A" w:rsidP="001276F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535EB06F" w:rsidR="0085747A" w:rsidRPr="009C54AE" w:rsidRDefault="0085747A" w:rsidP="001276F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1276F1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1276F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1276F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F0F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1276F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F0F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65582C0D" w:rsidR="00015B8F" w:rsidRPr="009C54AE" w:rsidRDefault="00A92AA7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6548A034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9C54AE" w:rsidRDefault="001C7FBE" w:rsidP="00127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7434ED" w14:textId="77777777" w:rsidR="00923D7D" w:rsidRPr="009C54AE" w:rsidRDefault="00923D7D" w:rsidP="001276F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1276F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9C54AE" w:rsidRDefault="005E5735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1276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1276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3C1208EF" w:rsidR="009C54AE" w:rsidRPr="005E5735" w:rsidRDefault="00D30FEC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</w:t>
      </w:r>
      <w:r w:rsidR="005E5735" w:rsidRPr="005E5735">
        <w:rPr>
          <w:rFonts w:ascii="Corbel" w:hAnsi="Corbel"/>
          <w:b w:val="0"/>
          <w:smallCaps w:val="0"/>
          <w:szCs w:val="24"/>
        </w:rPr>
        <w:t>Egzamin</w:t>
      </w:r>
      <w:r w:rsidR="005E5735">
        <w:rPr>
          <w:rFonts w:ascii="Corbel" w:hAnsi="Corbel"/>
          <w:b w:val="0"/>
          <w:smallCaps w:val="0"/>
          <w:szCs w:val="24"/>
        </w:rPr>
        <w:t xml:space="preserve"> </w:t>
      </w:r>
    </w:p>
    <w:p w14:paraId="042353A5" w14:textId="77777777" w:rsidR="00E960BB" w:rsidRPr="009C54AE" w:rsidRDefault="0085747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7374539C" w:rsidR="0085747A" w:rsidRPr="009C54AE" w:rsidRDefault="005E5735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05F6A0DF" w14:textId="77777777" w:rsidR="00326B4C" w:rsidRDefault="00326B4C" w:rsidP="001276F1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1276F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Default="0071620A" w:rsidP="001276F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9C54AE" w:rsidRDefault="00392B92" w:rsidP="001276F1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A42AF1" w14:paraId="159434DF" w14:textId="77777777" w:rsidTr="00392B92">
        <w:tc>
          <w:tcPr>
            <w:tcW w:w="671" w:type="dxa"/>
            <w:vAlign w:val="center"/>
          </w:tcPr>
          <w:p w14:paraId="0307A9FB" w14:textId="77777777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2D81E9B0" w:rsidR="00CC6C55" w:rsidRPr="00B72B24" w:rsidRDefault="00CC6C55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72B24">
              <w:rPr>
                <w:rFonts w:ascii="Corbel" w:hAnsi="Corbel"/>
                <w:sz w:val="24"/>
                <w:szCs w:val="24"/>
              </w:rPr>
              <w:t>prawn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>e posług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się warsztatem pojęciowym dydaktyki oraz rozumie związk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między różnymi elementami teorii kształcenia.</w:t>
            </w:r>
          </w:p>
        </w:tc>
      </w:tr>
      <w:tr w:rsidR="00CC6C55" w:rsidRPr="00A42AF1" w14:paraId="50B07D2E" w14:textId="77777777" w:rsidTr="00392B92">
        <w:tc>
          <w:tcPr>
            <w:tcW w:w="671" w:type="dxa"/>
            <w:vAlign w:val="center"/>
          </w:tcPr>
          <w:p w14:paraId="71BD0E06" w14:textId="77777777" w:rsidR="00CC6C55" w:rsidRPr="00B72B24" w:rsidRDefault="00CC6C55" w:rsidP="001276F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72B2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2D9A47EB" w:rsidR="00CC6C55" w:rsidRPr="00B72B24" w:rsidRDefault="00CC6C55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ogóln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B72B24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</w:t>
            </w:r>
          </w:p>
        </w:tc>
      </w:tr>
      <w:tr w:rsidR="00CC6C55" w:rsidRPr="00A42AF1" w14:paraId="60EBB835" w14:textId="77777777" w:rsidTr="00392B92">
        <w:tc>
          <w:tcPr>
            <w:tcW w:w="671" w:type="dxa"/>
            <w:vAlign w:val="center"/>
          </w:tcPr>
          <w:p w14:paraId="1DBF2F58" w14:textId="77777777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72B24">
              <w:rPr>
                <w:rFonts w:ascii="Corbel" w:hAnsi="Corbel"/>
                <w:b w:val="0"/>
                <w:sz w:val="24"/>
                <w:szCs w:val="24"/>
              </w:rPr>
              <w:lastRenderedPageBreak/>
              <w:t>C3</w:t>
            </w:r>
          </w:p>
        </w:tc>
        <w:tc>
          <w:tcPr>
            <w:tcW w:w="8957" w:type="dxa"/>
            <w:vAlign w:val="center"/>
          </w:tcPr>
          <w:p w14:paraId="4A881072" w14:textId="08A0A05D" w:rsidR="00CC6C55" w:rsidRPr="00B72B24" w:rsidRDefault="00CC6C55" w:rsidP="001276F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C6C55">
              <w:rPr>
                <w:rFonts w:ascii="Corbel" w:hAnsi="Corbel"/>
                <w:b w:val="0"/>
                <w:sz w:val="24"/>
                <w:szCs w:val="24"/>
              </w:rPr>
              <w:t>ma świadomość roli wykształcenia ogólnego i zawodowego w rozumieniu świata i kierowaniu sobą, projektowaniu własnego rozwoju osobistego i zawodowego.</w:t>
            </w:r>
          </w:p>
        </w:tc>
      </w:tr>
    </w:tbl>
    <w:p w14:paraId="6B31BD7A" w14:textId="77777777" w:rsidR="0085747A" w:rsidRPr="00CC6C55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1276F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5F7786" w14:paraId="71799CCC" w14:textId="77777777" w:rsidTr="001F0FE8">
        <w:tc>
          <w:tcPr>
            <w:tcW w:w="1447" w:type="dxa"/>
          </w:tcPr>
          <w:p w14:paraId="13920CB0" w14:textId="77777777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778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5F7786" w:rsidRDefault="00B805A6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5F7786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F7786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5F778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5F7786" w14:paraId="5DA6F6F8" w14:textId="77777777" w:rsidTr="001F0FE8">
        <w:tc>
          <w:tcPr>
            <w:tcW w:w="1447" w:type="dxa"/>
          </w:tcPr>
          <w:p w14:paraId="61813C10" w14:textId="395A0DF6" w:rsidR="0085747A" w:rsidRPr="005F7786" w:rsidRDefault="007D2AD8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5F778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5F7786" w:rsidRDefault="005F7786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01856F1A" w14:textId="484D5BE4" w:rsidR="003343D3" w:rsidRPr="005F7786" w:rsidRDefault="00991D0D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zdefiniuje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uzasadni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autonomię i odpowiedzialność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5F7786" w:rsidRDefault="00161F64" w:rsidP="001276F1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029EE676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FBFA63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C16050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664FC6A1" w14:textId="77777777" w:rsidTr="001F0FE8">
        <w:tc>
          <w:tcPr>
            <w:tcW w:w="1447" w:type="dxa"/>
          </w:tcPr>
          <w:p w14:paraId="695D7137" w14:textId="77777777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5F7786" w:rsidRDefault="00632AA1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</w:t>
            </w:r>
            <w:r w:rsidR="005F7786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:</w:t>
            </w:r>
          </w:p>
          <w:p w14:paraId="40CD451D" w14:textId="5E88F005" w:rsidR="00D30455" w:rsidRPr="00326B4C" w:rsidRDefault="00931E22" w:rsidP="001276F1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scharakteryzuje</w:t>
            </w:r>
            <w:r w:rsidR="00991D0D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D30455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2298BE52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CA20C9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DAC23F6" w14:textId="77777777" w:rsidTr="001F0FE8">
        <w:tc>
          <w:tcPr>
            <w:tcW w:w="1447" w:type="dxa"/>
          </w:tcPr>
          <w:p w14:paraId="5168D262" w14:textId="77F9FCAD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3BCD0A6F" w:rsidR="0031147F" w:rsidRPr="00326B4C" w:rsidRDefault="0031147F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dzieci;</w:t>
            </w:r>
          </w:p>
        </w:tc>
        <w:tc>
          <w:tcPr>
            <w:tcW w:w="1695" w:type="dxa"/>
          </w:tcPr>
          <w:p w14:paraId="5D58A66B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F54A30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06333049" w14:textId="77777777" w:rsidTr="001F0FE8">
        <w:tc>
          <w:tcPr>
            <w:tcW w:w="1447" w:type="dxa"/>
          </w:tcPr>
          <w:p w14:paraId="42B8B470" w14:textId="7FD64316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5C39576B" w:rsidR="003343D3" w:rsidRPr="00326B4C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592BDBD1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9CCC9A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5ECFC366" w14:textId="77777777" w:rsidTr="001F0FE8">
        <w:tc>
          <w:tcPr>
            <w:tcW w:w="1447" w:type="dxa"/>
          </w:tcPr>
          <w:p w14:paraId="1D840B19" w14:textId="7FBC59AF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5F7786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5F7786" w:rsidRDefault="00632AA1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168F72C2" w:rsidR="003343D3" w:rsidRPr="00326B4C" w:rsidRDefault="004C59F1" w:rsidP="001276F1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5F778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5461E418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5F7786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5F7786" w14:paraId="4F7C7EC1" w14:textId="77777777" w:rsidTr="001F0FE8">
        <w:tc>
          <w:tcPr>
            <w:tcW w:w="1447" w:type="dxa"/>
          </w:tcPr>
          <w:p w14:paraId="7D6B9695" w14:textId="2043A71E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5F7786" w:rsidRDefault="00190E6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5F7786" w:rsidRDefault="006167E3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z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organizowania dziecięcego uczenia się, a także krytycznej refleksji nad tworzoną praktyką edukacyjną oraz do jej badania i doskonalenia;</w:t>
            </w:r>
          </w:p>
          <w:p w14:paraId="237CC1B3" w14:textId="2D7F6DC6" w:rsidR="003343D3" w:rsidRPr="005F7786" w:rsidRDefault="00632AA1" w:rsidP="001276F1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Theme="minorHAnsi" w:hAnsiTheme="minorHAnsi" w:cstheme="minorHAnsi"/>
                <w:b w:val="0"/>
                <w:smallCaps w:val="0"/>
                <w:szCs w:val="24"/>
              </w:rPr>
            </w:pP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autorski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ego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program</w:t>
            </w:r>
            <w:r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u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 xml:space="preserve"> </w:t>
            </w:r>
            <w:r w:rsidR="006167E3" w:rsidRPr="005F7786"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4A7856BF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A4A8B2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E856D6" w14:textId="77777777" w:rsidR="00A92AA7" w:rsidRDefault="00A92AA7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5F7786" w:rsidRDefault="008A36FE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1276F1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00CB0255">
        <w:tc>
          <w:tcPr>
            <w:tcW w:w="9520" w:type="dxa"/>
          </w:tcPr>
          <w:p w14:paraId="2C07462B" w14:textId="77777777" w:rsidR="0085747A" w:rsidRPr="009C54AE" w:rsidRDefault="0085747A" w:rsidP="001276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255" w:rsidRPr="009C54AE" w14:paraId="4C2EAB71" w14:textId="77777777" w:rsidTr="00CB0255">
        <w:tc>
          <w:tcPr>
            <w:tcW w:w="9520" w:type="dxa"/>
          </w:tcPr>
          <w:p w14:paraId="78255B5B" w14:textId="3F7A3536" w:rsidR="00CB0255" w:rsidRPr="00326B4C" w:rsidRDefault="00CB0255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CB0255" w:rsidRPr="009C54AE" w14:paraId="3C0F566E" w14:textId="77777777" w:rsidTr="00CB0255">
        <w:tc>
          <w:tcPr>
            <w:tcW w:w="9520" w:type="dxa"/>
          </w:tcPr>
          <w:p w14:paraId="3573F1C8" w14:textId="21862BF6" w:rsidR="00CB0255" w:rsidRPr="00326B4C" w:rsidRDefault="00CB0255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="00AE1C1C"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="00AE1C1C"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 w:rsidR="00AE1C1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CB0255" w:rsidRPr="009C54AE" w14:paraId="72E03DD1" w14:textId="77777777" w:rsidTr="00CB0255">
        <w:tc>
          <w:tcPr>
            <w:tcW w:w="9520" w:type="dxa"/>
          </w:tcPr>
          <w:p w14:paraId="33738C75" w14:textId="72696D6D" w:rsidR="00CB0255" w:rsidRPr="00326B4C" w:rsidRDefault="00AE1C1C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</w:p>
        </w:tc>
      </w:tr>
      <w:tr w:rsidR="00CB0255" w:rsidRPr="009C54AE" w14:paraId="1BEB8EFC" w14:textId="77777777" w:rsidTr="00CB0255">
        <w:tc>
          <w:tcPr>
            <w:tcW w:w="9520" w:type="dxa"/>
          </w:tcPr>
          <w:p w14:paraId="3FA79AD4" w14:textId="529510CA" w:rsidR="00CB0255" w:rsidRPr="00326B4C" w:rsidRDefault="00AE1C1C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CB0255" w:rsidRPr="009C54AE" w14:paraId="40FF52CF" w14:textId="77777777" w:rsidTr="00CB0255">
        <w:tc>
          <w:tcPr>
            <w:tcW w:w="9520" w:type="dxa"/>
          </w:tcPr>
          <w:p w14:paraId="413FA08F" w14:textId="54CDAF96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internetu.</w:t>
            </w:r>
          </w:p>
        </w:tc>
      </w:tr>
      <w:tr w:rsidR="00CB0255" w:rsidRPr="009C54AE" w14:paraId="6BCA6D6F" w14:textId="77777777" w:rsidTr="00CB0255">
        <w:tc>
          <w:tcPr>
            <w:tcW w:w="9520" w:type="dxa"/>
          </w:tcPr>
          <w:p w14:paraId="43DC0C23" w14:textId="092832B9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CB0255" w:rsidRPr="009C54AE" w14:paraId="24001261" w14:textId="77777777" w:rsidTr="00CB0255">
        <w:tc>
          <w:tcPr>
            <w:tcW w:w="9520" w:type="dxa"/>
          </w:tcPr>
          <w:p w14:paraId="1AF0D3F5" w14:textId="5653643B" w:rsidR="00CB0255" w:rsidRPr="00326B4C" w:rsidRDefault="00097401" w:rsidP="001276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AD42B3"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 w:rsidR="00AD42B3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9C54AE" w:rsidRDefault="0085747A" w:rsidP="001276F1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1276F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5F202C">
        <w:tc>
          <w:tcPr>
            <w:tcW w:w="9520" w:type="dxa"/>
          </w:tcPr>
          <w:p w14:paraId="195D22DA" w14:textId="77777777" w:rsidR="0085747A" w:rsidRPr="009C54AE" w:rsidRDefault="0085747A" w:rsidP="001276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202C" w:rsidRPr="009C54AE" w14:paraId="788AFB11" w14:textId="77777777" w:rsidTr="005F202C">
        <w:tc>
          <w:tcPr>
            <w:tcW w:w="9520" w:type="dxa"/>
          </w:tcPr>
          <w:p w14:paraId="43283521" w14:textId="3E1D785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</w:p>
        </w:tc>
      </w:tr>
      <w:tr w:rsidR="005F202C" w:rsidRPr="009C54AE" w14:paraId="42761B51" w14:textId="77777777" w:rsidTr="005F202C">
        <w:tc>
          <w:tcPr>
            <w:tcW w:w="9520" w:type="dxa"/>
          </w:tcPr>
          <w:p w14:paraId="06CEB157" w14:textId="0B9EA017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5F202C" w:rsidRPr="009C54AE" w14:paraId="2BE21B37" w14:textId="77777777" w:rsidTr="005F202C">
        <w:tc>
          <w:tcPr>
            <w:tcW w:w="9520" w:type="dxa"/>
          </w:tcPr>
          <w:p w14:paraId="4802BB8E" w14:textId="5F7036D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</w:p>
        </w:tc>
      </w:tr>
      <w:tr w:rsidR="005F202C" w:rsidRPr="009C54AE" w14:paraId="736B0040" w14:textId="77777777" w:rsidTr="005F202C">
        <w:tc>
          <w:tcPr>
            <w:tcW w:w="9520" w:type="dxa"/>
          </w:tcPr>
          <w:p w14:paraId="629118A3" w14:textId="6EF4E7E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5F202C" w:rsidRPr="009C54AE" w14:paraId="67435125" w14:textId="77777777" w:rsidTr="005F202C">
        <w:tc>
          <w:tcPr>
            <w:tcW w:w="9520" w:type="dxa"/>
          </w:tcPr>
          <w:p w14:paraId="163E189F" w14:textId="4471E7FB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programowej.</w:t>
            </w:r>
          </w:p>
        </w:tc>
      </w:tr>
      <w:tr w:rsidR="005F202C" w:rsidRPr="009C54AE" w14:paraId="2B39ECC7" w14:textId="77777777" w:rsidTr="005F202C">
        <w:tc>
          <w:tcPr>
            <w:tcW w:w="9520" w:type="dxa"/>
          </w:tcPr>
          <w:p w14:paraId="3F57ED5D" w14:textId="60DD5848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5F202C" w:rsidRPr="009C54AE" w14:paraId="01048B5C" w14:textId="77777777" w:rsidTr="005F202C">
        <w:tc>
          <w:tcPr>
            <w:tcW w:w="9520" w:type="dxa"/>
          </w:tcPr>
          <w:p w14:paraId="779A99A0" w14:textId="2690A2A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(microteaching).</w:t>
            </w:r>
          </w:p>
        </w:tc>
      </w:tr>
      <w:tr w:rsidR="005F202C" w:rsidRPr="009C54AE" w14:paraId="14A25056" w14:textId="77777777" w:rsidTr="005F202C">
        <w:tc>
          <w:tcPr>
            <w:tcW w:w="9520" w:type="dxa"/>
          </w:tcPr>
          <w:p w14:paraId="4CEBFEFF" w14:textId="15BD2BCD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lastRenderedPageBreak/>
              <w:t>Formy organizacyjne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 </w:t>
            </w:r>
          </w:p>
        </w:tc>
      </w:tr>
      <w:tr w:rsidR="005F202C" w:rsidRPr="009C54AE" w14:paraId="0BD2DB5F" w14:textId="77777777" w:rsidTr="005F202C">
        <w:tc>
          <w:tcPr>
            <w:tcW w:w="9520" w:type="dxa"/>
          </w:tcPr>
          <w:p w14:paraId="319A69A0" w14:textId="15461B5C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rodzaje podręczników i środków dydaktycznych; przykłady ich wykorzystania.     </w:t>
            </w:r>
          </w:p>
        </w:tc>
      </w:tr>
      <w:tr w:rsidR="005F202C" w:rsidRPr="009C54AE" w14:paraId="7307C6F7" w14:textId="77777777" w:rsidTr="005F202C">
        <w:tc>
          <w:tcPr>
            <w:tcW w:w="9520" w:type="dxa"/>
          </w:tcPr>
          <w:p w14:paraId="39404E47" w14:textId="3D9461A1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</w:p>
        </w:tc>
      </w:tr>
      <w:tr w:rsidR="005F202C" w:rsidRPr="009C54AE" w14:paraId="343DA138" w14:textId="77777777" w:rsidTr="005F202C">
        <w:tc>
          <w:tcPr>
            <w:tcW w:w="9520" w:type="dxa"/>
          </w:tcPr>
          <w:p w14:paraId="332BD957" w14:textId="007222B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Planowanie i organizacja pracy dydaktycznej:</w:t>
            </w:r>
            <w:r w:rsidRPr="00326B4C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326B4C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5F202C" w:rsidRPr="009C54AE" w14:paraId="3DD8101F" w14:textId="77777777" w:rsidTr="005F202C">
        <w:tc>
          <w:tcPr>
            <w:tcW w:w="9520" w:type="dxa"/>
          </w:tcPr>
          <w:p w14:paraId="6DC51C35" w14:textId="35AAE6C1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</w:p>
        </w:tc>
      </w:tr>
      <w:tr w:rsidR="005F202C" w:rsidRPr="009C54AE" w14:paraId="4CA15206" w14:textId="77777777" w:rsidTr="005F202C">
        <w:tc>
          <w:tcPr>
            <w:tcW w:w="9520" w:type="dxa"/>
          </w:tcPr>
          <w:p w14:paraId="2F7F95C4" w14:textId="786341E5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5F202C" w:rsidRPr="009C54AE" w14:paraId="43DBE9EF" w14:textId="77777777" w:rsidTr="005F202C">
        <w:tc>
          <w:tcPr>
            <w:tcW w:w="9520" w:type="dxa"/>
          </w:tcPr>
          <w:p w14:paraId="68FCC344" w14:textId="12E3D3F2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5F202C" w:rsidRPr="009C54AE" w14:paraId="199031A9" w14:textId="77777777" w:rsidTr="005F202C">
        <w:tc>
          <w:tcPr>
            <w:tcW w:w="9520" w:type="dxa"/>
          </w:tcPr>
          <w:p w14:paraId="5E2A5874" w14:textId="4946B82A" w:rsidR="005F202C" w:rsidRPr="00326B4C" w:rsidRDefault="005F202C" w:rsidP="001276F1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Samokształcenie we współczesnych systemach dydaktycznych: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1276F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A42AF1" w:rsidRDefault="00301EBC" w:rsidP="001276F1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A. Wykład: wykład z prezentacją multimedialną, projekcje filmów</w:t>
      </w:r>
    </w:p>
    <w:p w14:paraId="511B3CE0" w14:textId="77777777" w:rsidR="00301EBC" w:rsidRPr="00A42AF1" w:rsidRDefault="00301EBC" w:rsidP="001276F1">
      <w:pPr>
        <w:spacing w:after="0" w:line="240" w:lineRule="auto"/>
        <w:rPr>
          <w:rFonts w:ascii="Corbel" w:hAnsi="Corbel"/>
        </w:rPr>
      </w:pPr>
      <w:r w:rsidRPr="00A42AF1">
        <w:rPr>
          <w:rFonts w:ascii="Corbel" w:hAnsi="Corbel"/>
        </w:rPr>
        <w:t>B. Ćwiczenia audytoryjne: dyskusja, microteaching, mapa pojęć, praca w grupach</w:t>
      </w:r>
    </w:p>
    <w:p w14:paraId="699D2F80" w14:textId="77777777" w:rsidR="00E960BB" w:rsidRDefault="00E960BB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1276F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45F404D" w14:textId="77777777" w:rsidR="0085747A" w:rsidRPr="009C54AE" w:rsidRDefault="0085747A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9C54AE" w:rsidRDefault="0071620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9C54AE" w:rsidRDefault="004E1429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9728B" w:rsidRPr="004E2697" w14:paraId="4FFC276C" w14:textId="77777777" w:rsidTr="0029728B">
        <w:tc>
          <w:tcPr>
            <w:tcW w:w="1962" w:type="dxa"/>
          </w:tcPr>
          <w:p w14:paraId="1562D6DD" w14:textId="529722E0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0BD99DDA" w14:textId="4DF9E35C" w:rsidR="0029728B" w:rsidRPr="004E2697" w:rsidRDefault="0029728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36896533" w14:textId="1A082C6A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106C9F54" w14:textId="77777777" w:rsidTr="0029728B">
        <w:tc>
          <w:tcPr>
            <w:tcW w:w="1962" w:type="dxa"/>
          </w:tcPr>
          <w:p w14:paraId="17814888" w14:textId="77777777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269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BAC0367" w:rsidR="0029728B" w:rsidRPr="0029728B" w:rsidRDefault="0029728B" w:rsidP="001276F1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kolokwium, egzamin elektroniczny (komputerowy)</w:t>
            </w:r>
          </w:p>
        </w:tc>
        <w:tc>
          <w:tcPr>
            <w:tcW w:w="2117" w:type="dxa"/>
          </w:tcPr>
          <w:p w14:paraId="7FFC62F0" w14:textId="19647B72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  <w:tr w:rsidR="0029728B" w:rsidRPr="004E2697" w14:paraId="491756FE" w14:textId="77777777" w:rsidTr="0029728B">
        <w:tc>
          <w:tcPr>
            <w:tcW w:w="1962" w:type="dxa"/>
          </w:tcPr>
          <w:p w14:paraId="2EC7F25F" w14:textId="2C20F078" w:rsidR="0029728B" w:rsidRPr="004E2697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5DBE999B" w:rsidR="0029728B" w:rsidRPr="0029728B" w:rsidRDefault="0029728B" w:rsidP="001276F1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453CA687" w:rsidR="0029728B" w:rsidRPr="004E2697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5490C3D9" w14:textId="77777777" w:rsidTr="0029728B">
        <w:tc>
          <w:tcPr>
            <w:tcW w:w="1962" w:type="dxa"/>
          </w:tcPr>
          <w:p w14:paraId="0CF28000" w14:textId="0943A985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3463062F" w:rsidR="0029728B" w:rsidRPr="0029728B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728B">
              <w:rPr>
                <w:rFonts w:asciiTheme="minorHAnsi" w:hAnsiTheme="minorHAnsi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55F0F5B1" w:rsidR="0029728B" w:rsidRPr="009C54AE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794FFB0C" w14:textId="77777777" w:rsidTr="0029728B">
        <w:tc>
          <w:tcPr>
            <w:tcW w:w="1962" w:type="dxa"/>
          </w:tcPr>
          <w:p w14:paraId="2F2306A0" w14:textId="1B4AAD70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FFFD8BE" w:rsidR="0029728B" w:rsidRPr="0029728B" w:rsidRDefault="0029728B" w:rsidP="001276F1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6AE5C7F1" w:rsidR="0029728B" w:rsidRPr="009C54AE" w:rsidRDefault="0029728B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9728B" w:rsidRPr="009C54AE" w14:paraId="22038E25" w14:textId="77777777" w:rsidTr="0029728B">
        <w:tc>
          <w:tcPr>
            <w:tcW w:w="1962" w:type="dxa"/>
          </w:tcPr>
          <w:p w14:paraId="600B2C38" w14:textId="58334F7C" w:rsidR="0029728B" w:rsidRPr="009C54AE" w:rsidRDefault="0029728B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7BBFCADE" w:rsidR="0029728B" w:rsidRPr="009C54AE" w:rsidRDefault="00885118" w:rsidP="001276F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93F3FA" w14:textId="3B2ACA86" w:rsidR="0029728B" w:rsidRPr="009C54AE" w:rsidRDefault="00885118" w:rsidP="001276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</w:t>
            </w:r>
          </w:p>
        </w:tc>
      </w:tr>
    </w:tbl>
    <w:p w14:paraId="32292305" w14:textId="77777777" w:rsidR="00923D7D" w:rsidRPr="009C54AE" w:rsidRDefault="00923D7D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1276F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C1126C9" w14:textId="7448B2CB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326B4C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</w:t>
            </w:r>
            <w:r w:rsidR="00B21FD6">
              <w:rPr>
                <w:rFonts w:ascii="Corbel" w:hAnsi="Corbel"/>
                <w:sz w:val="24"/>
                <w:szCs w:val="24"/>
              </w:rPr>
              <w:t>: forma pisemna (test elektroniczny) lub forma ustna (3 pytania wylosowane z testu)</w:t>
            </w:r>
            <w:r w:rsidRPr="00326B4C">
              <w:rPr>
                <w:rFonts w:ascii="Corbel" w:hAnsi="Corbel"/>
                <w:sz w:val="24"/>
                <w:szCs w:val="24"/>
              </w:rPr>
              <w:t>. Warunkiem przystąpienia do egzaminu jest uzyskanie zaliczenia z ćwiczeń.</w:t>
            </w:r>
          </w:p>
          <w:p w14:paraId="1909CB95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27D3CF73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03CA2AB9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r w:rsidRPr="00326B4C">
              <w:rPr>
                <w:rFonts w:ascii="Corbel" w:hAnsi="Corbel"/>
                <w:i/>
                <w:sz w:val="24"/>
                <w:szCs w:val="24"/>
              </w:rPr>
              <w:t>microteaching</w:t>
            </w:r>
            <w:r w:rsidRPr="00326B4C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7DD5BAAB" w14:textId="77777777" w:rsidR="00E24046" w:rsidRPr="00326B4C" w:rsidRDefault="00E24046" w:rsidP="001276F1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0B672C8F" w14:textId="77777777" w:rsidR="00E24046" w:rsidRPr="00326B4C" w:rsidRDefault="00E24046" w:rsidP="001276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102515EF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lastRenderedPageBreak/>
              <w:t xml:space="preserve">  0 – 25 punktów  =  ocena  2,0</w:t>
            </w:r>
          </w:p>
          <w:p w14:paraId="79C73D33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6B83C363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EBA287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42C6EEBB" w14:textId="77777777" w:rsidR="00E24046" w:rsidRPr="00326B4C" w:rsidRDefault="00E24046" w:rsidP="001276F1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64C16608" w:rsidR="0085747A" w:rsidRPr="00FE6A32" w:rsidRDefault="00E24046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B4C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9C54AE" w:rsidRDefault="0085747A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1276F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1C165527" w:rsidR="0085747A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2DD38870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24809C85" w:rsidR="00C61DC5" w:rsidRPr="009C54AE" w:rsidRDefault="004A676F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7E7072C0" w14:textId="750152F6" w:rsidR="00C61DC5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7F40A42E" w:rsidR="00C61DC5" w:rsidRPr="009C54AE" w:rsidRDefault="00C61DC5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A65A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EFE8020" w14:textId="77777777" w:rsidR="00FB6B34" w:rsidRDefault="00FB6B34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084A6FEC" w:rsidR="00C61DC5" w:rsidRPr="009C54AE" w:rsidRDefault="004A676F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09D8331A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4A676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1276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9C54AE" w:rsidRDefault="00AA65A9" w:rsidP="001276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9C54AE" w:rsidRDefault="00923D7D" w:rsidP="001276F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1276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9C54AE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9C54AE" w:rsidRDefault="00EA54CC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9C54AE" w:rsidRDefault="003E1941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1276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D942B3" w14:paraId="67DF81D3" w14:textId="77777777" w:rsidTr="00C75040">
        <w:trPr>
          <w:trHeight w:val="397"/>
        </w:trPr>
        <w:tc>
          <w:tcPr>
            <w:tcW w:w="9497" w:type="dxa"/>
          </w:tcPr>
          <w:p w14:paraId="1524A579" w14:textId="77777777" w:rsidR="0085747A" w:rsidRPr="00E26D3A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D3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A6618D" w14:textId="77777777" w:rsidR="00655B90" w:rsidRPr="00D942B3" w:rsidRDefault="00655B90" w:rsidP="001276F1">
            <w:pPr>
              <w:pStyle w:val="Akapitzlist"/>
              <w:numPr>
                <w:ilvl w:val="0"/>
                <w:numId w:val="8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42B3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D942B3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 w:rsidRPr="00D942B3">
              <w:rPr>
                <w:rFonts w:ascii="Corbel" w:hAnsi="Corbel"/>
                <w:sz w:val="24"/>
                <w:szCs w:val="24"/>
              </w:rPr>
              <w:t>. Impuls, Kraków 2015.</w:t>
            </w:r>
          </w:p>
          <w:p w14:paraId="61F92E65" w14:textId="77777777" w:rsidR="00655B90" w:rsidRPr="00D942B3" w:rsidRDefault="00655B90" w:rsidP="001276F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7477AF9C" w14:textId="77777777" w:rsidR="001C7085" w:rsidRPr="00D942B3" w:rsidRDefault="00655B90" w:rsidP="001276F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D942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D942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2015.</w:t>
            </w:r>
          </w:p>
          <w:p w14:paraId="56070F37" w14:textId="5BC615B8" w:rsidR="00655B90" w:rsidRPr="00D942B3" w:rsidRDefault="00655B90" w:rsidP="001276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D942B3" w14:paraId="6981F2E0" w14:textId="77777777" w:rsidTr="00C75040">
        <w:trPr>
          <w:trHeight w:val="397"/>
        </w:trPr>
        <w:tc>
          <w:tcPr>
            <w:tcW w:w="9497" w:type="dxa"/>
          </w:tcPr>
          <w:p w14:paraId="3E797629" w14:textId="77777777" w:rsidR="0085747A" w:rsidRPr="00E26D3A" w:rsidRDefault="0085747A" w:rsidP="001276F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D3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3E622DB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D942B3">
              <w:rPr>
                <w:rFonts w:ascii="Corbel" w:hAnsi="Corbel" w:cstheme="minorHAnsi"/>
                <w:b w:val="0"/>
                <w:smallCaps w:val="0"/>
                <w:szCs w:val="24"/>
              </w:rPr>
              <w:t>, O.W. Impuls, Kraków 2011.</w:t>
            </w:r>
          </w:p>
          <w:p w14:paraId="2ED3EE52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Półturzycki J.,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136A9390" w14:textId="77777777" w:rsidR="00655B90" w:rsidRPr="00D942B3" w:rsidRDefault="00655B90" w:rsidP="001276F1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Brudnik E., Moszyńska A., Owczarska B.,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Ja i mój uczeń pracujemy aktywnie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r w:rsidRPr="00D942B3">
              <w:rPr>
                <w:rFonts w:ascii="Corbel" w:hAnsi="Corbel" w:cstheme="minorHAnsi"/>
                <w:i/>
                <w:sz w:val="24"/>
                <w:szCs w:val="24"/>
              </w:rPr>
              <w:t>Przewodnik po metodach aktywizujących</w:t>
            </w:r>
            <w:r w:rsidRPr="00D942B3">
              <w:rPr>
                <w:rFonts w:ascii="Corbel" w:hAnsi="Corbel" w:cstheme="minorHAnsi"/>
                <w:sz w:val="24"/>
                <w:szCs w:val="24"/>
              </w:rPr>
              <w:t>, „Jedność”, Kielce 2010.</w:t>
            </w:r>
          </w:p>
          <w:p w14:paraId="7AABB1A2" w14:textId="77777777" w:rsidR="00655B90" w:rsidRPr="00D942B3" w:rsidRDefault="00655B90" w:rsidP="001276F1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D942B3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D942B3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04847B7C" w14:textId="6BBB1A20" w:rsidR="00D6390D" w:rsidRPr="00D942B3" w:rsidRDefault="00D6390D" w:rsidP="001276F1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4F695F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1276F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0F0A" w14:textId="77777777" w:rsidR="008D2AD6" w:rsidRDefault="008D2AD6" w:rsidP="00C16ABF">
      <w:pPr>
        <w:spacing w:after="0" w:line="240" w:lineRule="auto"/>
      </w:pPr>
      <w:r>
        <w:separator/>
      </w:r>
    </w:p>
  </w:endnote>
  <w:endnote w:type="continuationSeparator" w:id="0">
    <w:p w14:paraId="5407839E" w14:textId="77777777" w:rsidR="008D2AD6" w:rsidRDefault="008D2A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54D2" w14:textId="77777777" w:rsidR="008D2AD6" w:rsidRDefault="008D2AD6" w:rsidP="00C16ABF">
      <w:pPr>
        <w:spacing w:after="0" w:line="240" w:lineRule="auto"/>
      </w:pPr>
      <w:r>
        <w:separator/>
      </w:r>
    </w:p>
  </w:footnote>
  <w:footnote w:type="continuationSeparator" w:id="0">
    <w:p w14:paraId="57D6C0C5" w14:textId="77777777" w:rsidR="008D2AD6" w:rsidRDefault="008D2AD6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470710185">
    <w:abstractNumId w:val="4"/>
  </w:num>
  <w:num w:numId="2" w16cid:durableId="1099522429">
    <w:abstractNumId w:val="7"/>
  </w:num>
  <w:num w:numId="3" w16cid:durableId="1815024520">
    <w:abstractNumId w:val="8"/>
  </w:num>
  <w:num w:numId="4" w16cid:durableId="428430679">
    <w:abstractNumId w:val="0"/>
  </w:num>
  <w:num w:numId="5" w16cid:durableId="1038314456">
    <w:abstractNumId w:val="10"/>
  </w:num>
  <w:num w:numId="6" w16cid:durableId="608782782">
    <w:abstractNumId w:val="5"/>
  </w:num>
  <w:num w:numId="7" w16cid:durableId="1114443046">
    <w:abstractNumId w:val="6"/>
  </w:num>
  <w:num w:numId="8" w16cid:durableId="351030682">
    <w:abstractNumId w:val="9"/>
  </w:num>
  <w:num w:numId="9" w16cid:durableId="1256288503">
    <w:abstractNumId w:val="3"/>
  </w:num>
  <w:num w:numId="10" w16cid:durableId="1954362537">
    <w:abstractNumId w:val="2"/>
  </w:num>
  <w:num w:numId="11" w16cid:durableId="163067203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97401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276F1"/>
    <w:rsid w:val="00134B13"/>
    <w:rsid w:val="001376D6"/>
    <w:rsid w:val="00146BC0"/>
    <w:rsid w:val="00153C41"/>
    <w:rsid w:val="00154381"/>
    <w:rsid w:val="00160BE5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C7085"/>
    <w:rsid w:val="001C7FBE"/>
    <w:rsid w:val="001D1AE1"/>
    <w:rsid w:val="001D657B"/>
    <w:rsid w:val="001D7B54"/>
    <w:rsid w:val="001E0209"/>
    <w:rsid w:val="001F0FE8"/>
    <w:rsid w:val="001F2CA2"/>
    <w:rsid w:val="002144C0"/>
    <w:rsid w:val="0022477D"/>
    <w:rsid w:val="002278A9"/>
    <w:rsid w:val="002336F9"/>
    <w:rsid w:val="00235BAE"/>
    <w:rsid w:val="0024028F"/>
    <w:rsid w:val="00244ABC"/>
    <w:rsid w:val="0026014E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45E6"/>
    <w:rsid w:val="002F02A3"/>
    <w:rsid w:val="002F4ABE"/>
    <w:rsid w:val="003018BA"/>
    <w:rsid w:val="00301EBC"/>
    <w:rsid w:val="0030395F"/>
    <w:rsid w:val="00305C92"/>
    <w:rsid w:val="0031147F"/>
    <w:rsid w:val="003151C5"/>
    <w:rsid w:val="00326B4C"/>
    <w:rsid w:val="003343CF"/>
    <w:rsid w:val="003343D3"/>
    <w:rsid w:val="00346FE9"/>
    <w:rsid w:val="0034759A"/>
    <w:rsid w:val="003503F6"/>
    <w:rsid w:val="003530DD"/>
    <w:rsid w:val="00363F78"/>
    <w:rsid w:val="00373A8C"/>
    <w:rsid w:val="00392B92"/>
    <w:rsid w:val="003A0A5B"/>
    <w:rsid w:val="003A1176"/>
    <w:rsid w:val="003C0BAE"/>
    <w:rsid w:val="003D18A9"/>
    <w:rsid w:val="003D6CE2"/>
    <w:rsid w:val="003E1941"/>
    <w:rsid w:val="003E2FE6"/>
    <w:rsid w:val="003E49D5"/>
    <w:rsid w:val="003F13F5"/>
    <w:rsid w:val="003F38C0"/>
    <w:rsid w:val="00414E3C"/>
    <w:rsid w:val="0042244A"/>
    <w:rsid w:val="0042745A"/>
    <w:rsid w:val="00431D5C"/>
    <w:rsid w:val="004356F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76F"/>
    <w:rsid w:val="004C59F1"/>
    <w:rsid w:val="004D5282"/>
    <w:rsid w:val="004D79E4"/>
    <w:rsid w:val="004E1429"/>
    <w:rsid w:val="004E2697"/>
    <w:rsid w:val="004E42FA"/>
    <w:rsid w:val="004F1551"/>
    <w:rsid w:val="004F2621"/>
    <w:rsid w:val="004F55A3"/>
    <w:rsid w:val="0050496F"/>
    <w:rsid w:val="00513B6F"/>
    <w:rsid w:val="0051772C"/>
    <w:rsid w:val="00517C63"/>
    <w:rsid w:val="00526C94"/>
    <w:rsid w:val="005363C4"/>
    <w:rsid w:val="00536BDE"/>
    <w:rsid w:val="00543ACC"/>
    <w:rsid w:val="005542BC"/>
    <w:rsid w:val="0056696D"/>
    <w:rsid w:val="00571C66"/>
    <w:rsid w:val="005736A1"/>
    <w:rsid w:val="00573EF9"/>
    <w:rsid w:val="0059484D"/>
    <w:rsid w:val="005950A0"/>
    <w:rsid w:val="005A0855"/>
    <w:rsid w:val="005A3196"/>
    <w:rsid w:val="005C080F"/>
    <w:rsid w:val="005C0A77"/>
    <w:rsid w:val="005C55E5"/>
    <w:rsid w:val="005C640E"/>
    <w:rsid w:val="005C696A"/>
    <w:rsid w:val="005E5735"/>
    <w:rsid w:val="005E6E85"/>
    <w:rsid w:val="005F202C"/>
    <w:rsid w:val="005F2327"/>
    <w:rsid w:val="005F31D2"/>
    <w:rsid w:val="005F71A1"/>
    <w:rsid w:val="005F7786"/>
    <w:rsid w:val="0061029B"/>
    <w:rsid w:val="006167E3"/>
    <w:rsid w:val="00617230"/>
    <w:rsid w:val="00621CE1"/>
    <w:rsid w:val="00627FC9"/>
    <w:rsid w:val="00632AA1"/>
    <w:rsid w:val="00647FA8"/>
    <w:rsid w:val="00650C5F"/>
    <w:rsid w:val="00654934"/>
    <w:rsid w:val="00655B90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4BB9"/>
    <w:rsid w:val="007A4022"/>
    <w:rsid w:val="007A6E6E"/>
    <w:rsid w:val="007B3D23"/>
    <w:rsid w:val="007C3299"/>
    <w:rsid w:val="007C3BCC"/>
    <w:rsid w:val="007C4546"/>
    <w:rsid w:val="007D1F32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94DAD"/>
    <w:rsid w:val="0089790D"/>
    <w:rsid w:val="008A36FE"/>
    <w:rsid w:val="008A45F7"/>
    <w:rsid w:val="008C0CC0"/>
    <w:rsid w:val="008C19A9"/>
    <w:rsid w:val="008C379D"/>
    <w:rsid w:val="008C5147"/>
    <w:rsid w:val="008C5359"/>
    <w:rsid w:val="008C5363"/>
    <w:rsid w:val="008D2AD6"/>
    <w:rsid w:val="008D3DFB"/>
    <w:rsid w:val="008E64F4"/>
    <w:rsid w:val="008F12C9"/>
    <w:rsid w:val="008F6E29"/>
    <w:rsid w:val="00916188"/>
    <w:rsid w:val="00923D7D"/>
    <w:rsid w:val="00931E22"/>
    <w:rsid w:val="00944815"/>
    <w:rsid w:val="009508DF"/>
    <w:rsid w:val="00950DAC"/>
    <w:rsid w:val="00954A07"/>
    <w:rsid w:val="00986642"/>
    <w:rsid w:val="00991D0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55"/>
    <w:rsid w:val="00A756C1"/>
    <w:rsid w:val="00A84C85"/>
    <w:rsid w:val="00A92AA7"/>
    <w:rsid w:val="00A97DE1"/>
    <w:rsid w:val="00AA34F1"/>
    <w:rsid w:val="00AA65A9"/>
    <w:rsid w:val="00AB053C"/>
    <w:rsid w:val="00AD1146"/>
    <w:rsid w:val="00AD27D3"/>
    <w:rsid w:val="00AD42B3"/>
    <w:rsid w:val="00AD66D6"/>
    <w:rsid w:val="00AE1160"/>
    <w:rsid w:val="00AE1C1C"/>
    <w:rsid w:val="00AE203C"/>
    <w:rsid w:val="00AE2E74"/>
    <w:rsid w:val="00AE5FCB"/>
    <w:rsid w:val="00AF2C1E"/>
    <w:rsid w:val="00AF6A94"/>
    <w:rsid w:val="00B06142"/>
    <w:rsid w:val="00B135B1"/>
    <w:rsid w:val="00B21FD6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27B43"/>
    <w:rsid w:val="00C324C1"/>
    <w:rsid w:val="00C36992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55E6"/>
    <w:rsid w:val="00CF78ED"/>
    <w:rsid w:val="00D02B25"/>
    <w:rsid w:val="00D02EBA"/>
    <w:rsid w:val="00D17C3C"/>
    <w:rsid w:val="00D26B2C"/>
    <w:rsid w:val="00D30455"/>
    <w:rsid w:val="00D30FEC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942B3"/>
    <w:rsid w:val="00DA2114"/>
    <w:rsid w:val="00DE09C0"/>
    <w:rsid w:val="00DE4A14"/>
    <w:rsid w:val="00DF320D"/>
    <w:rsid w:val="00DF71C8"/>
    <w:rsid w:val="00E129B8"/>
    <w:rsid w:val="00E14CA2"/>
    <w:rsid w:val="00E21E7D"/>
    <w:rsid w:val="00E22FBC"/>
    <w:rsid w:val="00E24046"/>
    <w:rsid w:val="00E24BF5"/>
    <w:rsid w:val="00E25338"/>
    <w:rsid w:val="00E26D3A"/>
    <w:rsid w:val="00E31D59"/>
    <w:rsid w:val="00E51E44"/>
    <w:rsid w:val="00E62031"/>
    <w:rsid w:val="00E63348"/>
    <w:rsid w:val="00E635D9"/>
    <w:rsid w:val="00E77E88"/>
    <w:rsid w:val="00E8107D"/>
    <w:rsid w:val="00E960BB"/>
    <w:rsid w:val="00EA2074"/>
    <w:rsid w:val="00EA4832"/>
    <w:rsid w:val="00EA4E9D"/>
    <w:rsid w:val="00EA54CC"/>
    <w:rsid w:val="00EA7017"/>
    <w:rsid w:val="00EA703F"/>
    <w:rsid w:val="00EC4899"/>
    <w:rsid w:val="00EC510D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932"/>
    <w:rsid w:val="00F83B28"/>
    <w:rsid w:val="00F91EB2"/>
    <w:rsid w:val="00F97E31"/>
    <w:rsid w:val="00FA23A3"/>
    <w:rsid w:val="00FA46E5"/>
    <w:rsid w:val="00FB6B34"/>
    <w:rsid w:val="00FB7DBA"/>
    <w:rsid w:val="00FC1C25"/>
    <w:rsid w:val="00FC3F45"/>
    <w:rsid w:val="00FD503F"/>
    <w:rsid w:val="00FD7589"/>
    <w:rsid w:val="00FE4CFA"/>
    <w:rsid w:val="00FE6A3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029197E-47A7-4A1B-B4E1-3C1DBAE70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3BF25D-7E96-49D8-AE23-9F91951CA8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77832C-00A6-4CCD-AA42-4DFAA5424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D38E3-7FA6-4658-91EB-0DDBD01AF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AAAC5F-6A15-4242-B103-9242C339CD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201</TotalTime>
  <Pages>5</Pages>
  <Words>1488</Words>
  <Characters>10150</Characters>
  <Application>Microsoft Office Word</Application>
  <DocSecurity>0</DocSecurity>
  <Lines>338</Lines>
  <Paragraphs>223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82</cp:revision>
  <cp:lastPrinted>2020-10-16T08:17:00Z</cp:lastPrinted>
  <dcterms:created xsi:type="dcterms:W3CDTF">2019-10-25T09:28:00Z</dcterms:created>
  <dcterms:modified xsi:type="dcterms:W3CDTF">2026-03-09T20:55:00Z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